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47CF3" w14:textId="77777777" w:rsidR="00363187" w:rsidRDefault="00363187" w:rsidP="00B527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B0B0B"/>
          <w:sz w:val="24"/>
          <w:szCs w:val="24"/>
        </w:rPr>
      </w:pPr>
    </w:p>
    <w:p w14:paraId="576A7654" w14:textId="77777777" w:rsidR="00241289" w:rsidRPr="00CE100F" w:rsidRDefault="00B5279D" w:rsidP="00B527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B0B0B"/>
          <w:sz w:val="24"/>
          <w:szCs w:val="24"/>
        </w:rPr>
      </w:pPr>
      <w:r w:rsidRPr="00CE100F">
        <w:rPr>
          <w:rFonts w:ascii="Times New Roman" w:hAnsi="Times New Roman" w:cs="Times New Roman"/>
          <w:color w:val="0B0B0B"/>
          <w:sz w:val="24"/>
          <w:szCs w:val="24"/>
        </w:rPr>
        <w:t>Confidentiality and Non-Disclosure Affidavit</w:t>
      </w:r>
    </w:p>
    <w:p w14:paraId="2A4A5EB1" w14:textId="77777777" w:rsidR="00DC7206" w:rsidRDefault="00DC7206" w:rsidP="002412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B0B0B"/>
          <w:sz w:val="24"/>
          <w:szCs w:val="24"/>
        </w:rPr>
      </w:pPr>
      <w:r w:rsidRPr="00241289">
        <w:rPr>
          <w:rFonts w:ascii="Times New Roman" w:hAnsi="Times New Roman" w:cs="Times New Roman"/>
          <w:color w:val="0B0B0B"/>
          <w:sz w:val="24"/>
          <w:szCs w:val="24"/>
        </w:rPr>
        <w:t>Acknowledgment Form</w:t>
      </w:r>
    </w:p>
    <w:p w14:paraId="021F6E8B" w14:textId="77777777" w:rsidR="00E21C86" w:rsidRDefault="00E21C86" w:rsidP="002412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B0B0B"/>
          <w:sz w:val="24"/>
          <w:szCs w:val="24"/>
        </w:rPr>
      </w:pPr>
    </w:p>
    <w:p w14:paraId="0AE06D7E" w14:textId="77777777" w:rsidR="00AD65B9" w:rsidRDefault="00CE100F" w:rsidP="002412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B0B0B"/>
          <w:sz w:val="24"/>
          <w:szCs w:val="24"/>
        </w:rPr>
      </w:pPr>
      <w:r>
        <w:rPr>
          <w:rFonts w:ascii="Times New Roman" w:hAnsi="Times New Roman" w:cs="Times New Roman"/>
          <w:color w:val="0B0B0B"/>
          <w:sz w:val="24"/>
          <w:szCs w:val="24"/>
        </w:rPr>
        <w:t>f</w:t>
      </w:r>
      <w:r w:rsidR="00B5279D">
        <w:rPr>
          <w:rFonts w:ascii="Times New Roman" w:hAnsi="Times New Roman" w:cs="Times New Roman"/>
          <w:color w:val="0B0B0B"/>
          <w:sz w:val="24"/>
          <w:szCs w:val="24"/>
        </w:rPr>
        <w:t xml:space="preserve">or </w:t>
      </w:r>
    </w:p>
    <w:p w14:paraId="5ED52795" w14:textId="77777777" w:rsidR="00E21C86" w:rsidRDefault="00E21C86" w:rsidP="002412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B0B0B"/>
          <w:sz w:val="24"/>
          <w:szCs w:val="24"/>
        </w:rPr>
      </w:pPr>
    </w:p>
    <w:p w14:paraId="325C616D" w14:textId="77777777" w:rsidR="00241289" w:rsidRPr="00363187" w:rsidRDefault="00DC7206" w:rsidP="00B527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B0B0B"/>
          <w:sz w:val="24"/>
          <w:szCs w:val="24"/>
        </w:rPr>
      </w:pPr>
      <w:r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The </w:t>
      </w:r>
      <w:r w:rsidR="00B5279D" w:rsidRPr="00363187">
        <w:rPr>
          <w:rFonts w:ascii="Times New Roman" w:hAnsi="Times New Roman" w:cs="Times New Roman"/>
          <w:color w:val="0B0B0B"/>
          <w:sz w:val="24"/>
          <w:szCs w:val="24"/>
        </w:rPr>
        <w:t>Confidentiality and Non-Disclosure Affidavit understood and a</w:t>
      </w:r>
      <w:r w:rsidR="0013133D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greed to by </w:t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t>____________________</w:t>
      </w:r>
      <w:r w:rsidR="00B5279D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(“Contractor”) 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related to </w:t>
      </w:r>
      <w:r w:rsidR="00B5279D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the Contract No. </w:t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  <w:t>_______________</w:t>
      </w:r>
      <w:r w:rsidR="00B5279D" w:rsidRPr="00363187">
        <w:rPr>
          <w:rFonts w:ascii="Times New Roman" w:hAnsi="Times New Roman" w:cs="Times New Roman"/>
          <w:color w:val="0B0B0B"/>
          <w:sz w:val="24"/>
          <w:szCs w:val="24"/>
        </w:rPr>
        <w:t>, entered into between the Contractor and the Office of Chief Financial Officer of the District of Columbia (“OCFO”)</w:t>
      </w:r>
    </w:p>
    <w:p w14:paraId="1D126924" w14:textId="77777777" w:rsidR="00241289" w:rsidRPr="00363187" w:rsidRDefault="00241289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14:paraId="66585C0C" w14:textId="77777777" w:rsidR="00B5279D" w:rsidRPr="00363187" w:rsidRDefault="00B5279D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14:paraId="66D02D9F" w14:textId="77777777" w:rsidR="00E21C86" w:rsidRPr="00363187" w:rsidRDefault="00E21C86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  <w:r w:rsidRPr="00363187">
        <w:rPr>
          <w:rFonts w:ascii="Times New Roman" w:hAnsi="Times New Roman" w:cs="Times New Roman"/>
          <w:color w:val="0B0B0B"/>
          <w:sz w:val="24"/>
          <w:szCs w:val="24"/>
        </w:rPr>
        <w:t>WHEREFORE, a</w:t>
      </w:r>
      <w:r w:rsidR="00CE100F" w:rsidRPr="00363187">
        <w:rPr>
          <w:rFonts w:ascii="Times New Roman" w:hAnsi="Times New Roman" w:cs="Times New Roman"/>
          <w:color w:val="0B0B0B"/>
          <w:sz w:val="24"/>
          <w:szCs w:val="24"/>
        </w:rPr>
        <w:t>s an employee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>,</w:t>
      </w:r>
      <w:r w:rsidR="00CE100F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or as a subcontractor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>,</w:t>
      </w:r>
      <w:r w:rsidR="00CE100F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of the Contractor, 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>I</w:t>
      </w:r>
      <w:r w:rsidR="00CE100F" w:rsidRPr="00363187">
        <w:rPr>
          <w:rFonts w:ascii="Times New Roman" w:hAnsi="Times New Roman" w:cs="Times New Roman"/>
          <w:color w:val="0B0B0B"/>
          <w:sz w:val="24"/>
          <w:szCs w:val="24"/>
        </w:rPr>
        <w:t>, solely and individually,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acknowledge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>: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</w:t>
      </w:r>
    </w:p>
    <w:p w14:paraId="5B7310DD" w14:textId="77777777" w:rsidR="00E21C86" w:rsidRPr="00363187" w:rsidRDefault="00E21C86" w:rsidP="00E21C86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14:paraId="685AE1E6" w14:textId="77777777" w:rsidR="00E21C86" w:rsidRPr="00363187" w:rsidRDefault="00692A44" w:rsidP="00E21C86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  <w:r w:rsidRPr="00363187">
        <w:rPr>
          <w:rFonts w:ascii="Times New Roman" w:hAnsi="Times New Roman" w:cs="Times New Roman"/>
          <w:color w:val="0B0B0B"/>
          <w:sz w:val="24"/>
          <w:szCs w:val="24"/>
        </w:rPr>
        <w:t>HEREBY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>,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I have received the </w:t>
      </w:r>
      <w:r w:rsidR="00B5279D" w:rsidRPr="00363187">
        <w:rPr>
          <w:rFonts w:ascii="Times New Roman" w:hAnsi="Times New Roman" w:cs="Times New Roman"/>
          <w:color w:val="0B0B0B"/>
          <w:sz w:val="24"/>
          <w:szCs w:val="24"/>
        </w:rPr>
        <w:t>Confidentiality and Non-Disclosure Affidavit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, 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</w:t>
      </w:r>
    </w:p>
    <w:p w14:paraId="019918D0" w14:textId="77777777" w:rsidR="00E21C86" w:rsidRPr="00363187" w:rsidRDefault="00E21C86" w:rsidP="00E21C86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14:paraId="69599862" w14:textId="77777777" w:rsidR="00E21C86" w:rsidRPr="00363187" w:rsidRDefault="00692A44" w:rsidP="00E21C86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  <w:r w:rsidRPr="00363187">
        <w:rPr>
          <w:rFonts w:ascii="Times New Roman" w:hAnsi="Times New Roman" w:cs="Times New Roman"/>
          <w:color w:val="0B0B0B"/>
          <w:sz w:val="24"/>
          <w:szCs w:val="24"/>
        </w:rPr>
        <w:t>HEREBY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, 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>I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have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read and 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understand 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the Confidentiality and Non-Disclosure Affidavit, and </w:t>
      </w:r>
    </w:p>
    <w:p w14:paraId="2D37E9FB" w14:textId="77777777" w:rsidR="00E21C86" w:rsidRPr="00363187" w:rsidRDefault="00E21C86" w:rsidP="00E21C86">
      <w:pPr>
        <w:pStyle w:val="ListParagraph"/>
        <w:rPr>
          <w:rFonts w:ascii="Times New Roman" w:hAnsi="Times New Roman" w:cs="Times New Roman"/>
          <w:color w:val="0B0B0B"/>
          <w:sz w:val="24"/>
          <w:szCs w:val="24"/>
        </w:rPr>
      </w:pPr>
    </w:p>
    <w:p w14:paraId="55180338" w14:textId="77777777" w:rsidR="00DC7206" w:rsidRPr="00363187" w:rsidRDefault="00692A44" w:rsidP="00E21C86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  <w:r w:rsidRPr="00363187">
        <w:rPr>
          <w:rFonts w:ascii="Times New Roman" w:hAnsi="Times New Roman" w:cs="Times New Roman"/>
          <w:color w:val="0B0B0B"/>
          <w:sz w:val="24"/>
          <w:szCs w:val="24"/>
        </w:rPr>
        <w:t>WHEREAS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>, I voluntarily accept the duties and obligations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and shall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comply with the policies 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set forth 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>there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>in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an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>d any</w:t>
      </w:r>
      <w:r w:rsidR="00241289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revisions made 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>there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>to.</w:t>
      </w:r>
    </w:p>
    <w:p w14:paraId="15406EA9" w14:textId="77777777" w:rsidR="00E21C86" w:rsidRPr="00363187" w:rsidRDefault="00E21C86" w:rsidP="00B5279D">
      <w:pPr>
        <w:tabs>
          <w:tab w:val="left" w:pos="800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14:paraId="63E211C6" w14:textId="77777777" w:rsidR="00241289" w:rsidRPr="00363187" w:rsidRDefault="00241289" w:rsidP="00B5279D">
      <w:pPr>
        <w:tabs>
          <w:tab w:val="left" w:pos="800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14:paraId="72D0C499" w14:textId="77777777" w:rsidR="00241289" w:rsidRPr="00363187" w:rsidRDefault="00241289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14:paraId="4E132275" w14:textId="77777777" w:rsidR="00E21C86" w:rsidRPr="00363187" w:rsidRDefault="00E21C86" w:rsidP="00E21C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  <w:r w:rsidRPr="00363187">
        <w:rPr>
          <w:rFonts w:ascii="Times New Roman" w:hAnsi="Times New Roman" w:cs="Times New Roman"/>
          <w:color w:val="202020"/>
          <w:sz w:val="24"/>
          <w:szCs w:val="24"/>
        </w:rPr>
        <w:t>Signature: ____________________________</w:t>
      </w:r>
    </w:p>
    <w:p w14:paraId="4F1DCC87" w14:textId="77777777" w:rsidR="00241289" w:rsidRPr="00363187" w:rsidRDefault="00241289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14:paraId="453C31B5" w14:textId="77777777" w:rsidR="00DC7206" w:rsidRPr="00363187" w:rsidRDefault="00DC7206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  <w:r w:rsidRPr="00363187">
        <w:rPr>
          <w:rFonts w:ascii="Times New Roman" w:hAnsi="Times New Roman" w:cs="Times New Roman"/>
          <w:color w:val="202020"/>
          <w:sz w:val="24"/>
          <w:szCs w:val="24"/>
        </w:rPr>
        <w:t xml:space="preserve">Name: </w:t>
      </w:r>
      <w:r w:rsidR="00241289" w:rsidRPr="00363187">
        <w:rPr>
          <w:rFonts w:ascii="Times New Roman" w:hAnsi="Times New Roman" w:cs="Times New Roman"/>
          <w:color w:val="202020"/>
          <w:sz w:val="24"/>
          <w:szCs w:val="24"/>
        </w:rPr>
        <w:t>____________________________</w:t>
      </w:r>
    </w:p>
    <w:p w14:paraId="314BBE5A" w14:textId="77777777" w:rsidR="00241289" w:rsidRPr="00363187" w:rsidRDefault="00241289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</w:p>
    <w:p w14:paraId="41D2551E" w14:textId="77777777" w:rsidR="004553BD" w:rsidRPr="00363187" w:rsidRDefault="00DC7206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  <w:r w:rsidRPr="00363187">
        <w:rPr>
          <w:rFonts w:ascii="Times New Roman" w:hAnsi="Times New Roman" w:cs="Times New Roman"/>
          <w:color w:val="202020"/>
          <w:sz w:val="24"/>
          <w:szCs w:val="24"/>
        </w:rPr>
        <w:t>Title:</w:t>
      </w:r>
      <w:r w:rsidR="00241289" w:rsidRPr="00363187">
        <w:rPr>
          <w:rFonts w:ascii="Times New Roman" w:hAnsi="Times New Roman" w:cs="Times New Roman"/>
          <w:color w:val="202020"/>
          <w:sz w:val="24"/>
          <w:szCs w:val="24"/>
        </w:rPr>
        <w:t xml:space="preserve"> _____________________________</w:t>
      </w:r>
    </w:p>
    <w:p w14:paraId="3D18323F" w14:textId="77777777" w:rsidR="00E21C86" w:rsidRPr="00363187" w:rsidRDefault="00DC7206" w:rsidP="00E21C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  <w:r w:rsidRPr="00363187">
        <w:rPr>
          <w:rFonts w:ascii="Times New Roman" w:hAnsi="Times New Roman" w:cs="Times New Roman"/>
          <w:color w:val="202020"/>
          <w:sz w:val="24"/>
          <w:szCs w:val="24"/>
        </w:rPr>
        <w:t xml:space="preserve"> </w:t>
      </w:r>
    </w:p>
    <w:p w14:paraId="644C6643" w14:textId="77777777" w:rsidR="00E21C86" w:rsidRPr="00363187" w:rsidRDefault="00E21C86" w:rsidP="00E21C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  <w:r w:rsidRPr="00363187">
        <w:rPr>
          <w:rFonts w:ascii="Times New Roman" w:hAnsi="Times New Roman" w:cs="Times New Roman"/>
          <w:color w:val="202020"/>
          <w:sz w:val="24"/>
          <w:szCs w:val="24"/>
        </w:rPr>
        <w:t>Name of Employer: _____________________________</w:t>
      </w:r>
    </w:p>
    <w:p w14:paraId="61FC0E33" w14:textId="77777777" w:rsidR="00DC7206" w:rsidRPr="00363187" w:rsidRDefault="00DC7206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</w:p>
    <w:p w14:paraId="1DB9B004" w14:textId="77777777" w:rsidR="00DC7206" w:rsidRPr="00363187" w:rsidRDefault="00DC7206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  <w:r w:rsidRPr="00363187">
        <w:rPr>
          <w:rFonts w:ascii="Times New Roman" w:hAnsi="Times New Roman" w:cs="Times New Roman"/>
          <w:color w:val="202020"/>
          <w:sz w:val="24"/>
          <w:szCs w:val="24"/>
        </w:rPr>
        <w:t>Date:</w:t>
      </w:r>
      <w:r w:rsidR="004553BD" w:rsidRPr="00363187">
        <w:rPr>
          <w:rFonts w:ascii="Times New Roman" w:hAnsi="Times New Roman" w:cs="Times New Roman"/>
          <w:color w:val="202020"/>
          <w:sz w:val="24"/>
          <w:szCs w:val="24"/>
        </w:rPr>
        <w:t xml:space="preserve"> _____________________________</w:t>
      </w:r>
    </w:p>
    <w:p w14:paraId="77A25C19" w14:textId="77777777" w:rsidR="004553BD" w:rsidRPr="00363187" w:rsidRDefault="004553BD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</w:p>
    <w:p w14:paraId="2AB41256" w14:textId="77777777" w:rsidR="004553BD" w:rsidRPr="00363187" w:rsidRDefault="004553BD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</w:p>
    <w:p w14:paraId="59302C68" w14:textId="77777777" w:rsidR="002E33F4" w:rsidRPr="00363187" w:rsidRDefault="002E33F4" w:rsidP="00DC7206">
      <w:pPr>
        <w:rPr>
          <w:sz w:val="24"/>
          <w:szCs w:val="24"/>
        </w:rPr>
      </w:pPr>
    </w:p>
    <w:p w14:paraId="28247058" w14:textId="77777777" w:rsidR="004553BD" w:rsidRPr="00363187" w:rsidRDefault="004553BD" w:rsidP="00DC7206">
      <w:pPr>
        <w:rPr>
          <w:sz w:val="24"/>
          <w:szCs w:val="24"/>
        </w:rPr>
      </w:pPr>
    </w:p>
    <w:sectPr w:rsidR="004553BD" w:rsidRPr="003631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E84457"/>
    <w:multiLevelType w:val="hybridMultilevel"/>
    <w:tmpl w:val="2ACC2124"/>
    <w:lvl w:ilvl="0" w:tplc="78D040B8">
      <w:start w:val="3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5A2E69A5"/>
    <w:multiLevelType w:val="hybridMultilevel"/>
    <w:tmpl w:val="D026FC16"/>
    <w:lvl w:ilvl="0" w:tplc="A0125B94">
      <w:start w:val="1"/>
      <w:numFmt w:val="decimal"/>
      <w:lvlText w:val="(%1)"/>
      <w:lvlJc w:val="left"/>
      <w:pPr>
        <w:ind w:left="2160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BBC5F50"/>
    <w:multiLevelType w:val="hybridMultilevel"/>
    <w:tmpl w:val="3BC69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3F4002"/>
    <w:multiLevelType w:val="hybridMultilevel"/>
    <w:tmpl w:val="883E3808"/>
    <w:lvl w:ilvl="0" w:tplc="EF06812A">
      <w:start w:val="3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7B292D53"/>
    <w:multiLevelType w:val="hybridMultilevel"/>
    <w:tmpl w:val="0F2C7DA6"/>
    <w:lvl w:ilvl="0" w:tplc="1786EB08">
      <w:start w:val="3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7FE307D6"/>
    <w:multiLevelType w:val="hybridMultilevel"/>
    <w:tmpl w:val="FE803414"/>
    <w:lvl w:ilvl="0" w:tplc="0486EE84">
      <w:start w:val="1"/>
      <w:numFmt w:val="decimal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798915561">
    <w:abstractNumId w:val="5"/>
  </w:num>
  <w:num w:numId="2" w16cid:durableId="1323654788">
    <w:abstractNumId w:val="4"/>
  </w:num>
  <w:num w:numId="3" w16cid:durableId="1685866139">
    <w:abstractNumId w:val="0"/>
  </w:num>
  <w:num w:numId="4" w16cid:durableId="1858226749">
    <w:abstractNumId w:val="3"/>
  </w:num>
  <w:num w:numId="5" w16cid:durableId="167335410">
    <w:abstractNumId w:val="1"/>
  </w:num>
  <w:num w:numId="6" w16cid:durableId="20640582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64F"/>
    <w:rsid w:val="000A6C4B"/>
    <w:rsid w:val="000F7761"/>
    <w:rsid w:val="0013133D"/>
    <w:rsid w:val="00241289"/>
    <w:rsid w:val="002E33F4"/>
    <w:rsid w:val="00363187"/>
    <w:rsid w:val="004553BD"/>
    <w:rsid w:val="00692A44"/>
    <w:rsid w:val="00713C09"/>
    <w:rsid w:val="009D2FD2"/>
    <w:rsid w:val="00AD65B9"/>
    <w:rsid w:val="00B5279D"/>
    <w:rsid w:val="00B6364F"/>
    <w:rsid w:val="00B8643F"/>
    <w:rsid w:val="00CE100F"/>
    <w:rsid w:val="00DC7206"/>
    <w:rsid w:val="00E21C86"/>
    <w:rsid w:val="00E266FE"/>
    <w:rsid w:val="00E87B96"/>
    <w:rsid w:val="00FA2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D67ED3"/>
  <w15:docId w15:val="{3ED0B6D8-A3E5-4480-A412-0EB586DC2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64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Procurement\2023\FY23%20Templates\2.%20Solicitation\FTI%20Confidentiality-NDA%20for%20Employees%203-7-1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C42A8-3BE0-47C1-BEA8-F4E19527B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FTI Confidentiality-NDA for Employees 3-7-13</Template>
  <TotalTime>1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Kebede, Yemarshet</dc:creator>
  <cp:lastModifiedBy>Kebede, Yemarshet (OCFO)</cp:lastModifiedBy>
  <cp:revision>1</cp:revision>
  <dcterms:created xsi:type="dcterms:W3CDTF">2023-10-26T16:12:00Z</dcterms:created>
  <dcterms:modified xsi:type="dcterms:W3CDTF">2023-10-26T16:13:00Z</dcterms:modified>
</cp:coreProperties>
</file>